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BCA626" w14:textId="77777777" w:rsidR="008C6170" w:rsidRDefault="008C6170" w:rsidP="008C61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UBBELEYE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fl.1401)</w:t>
      </w:r>
    </w:p>
    <w:p w14:paraId="513ED78C" w14:textId="77777777" w:rsidR="008C6170" w:rsidRDefault="008C6170" w:rsidP="008C61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Gloucester. Cutler.</w:t>
      </w:r>
    </w:p>
    <w:p w14:paraId="72DFE43B" w14:textId="77777777" w:rsidR="008C6170" w:rsidRDefault="008C6170" w:rsidP="008C61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43AB7D" w14:textId="77777777" w:rsidR="008C6170" w:rsidRDefault="008C6170" w:rsidP="008C61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9169E38" w14:textId="77777777" w:rsidR="008C6170" w:rsidRDefault="008C6170" w:rsidP="008C61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1401</w:t>
      </w:r>
      <w:r>
        <w:rPr>
          <w:rFonts w:ascii="Times New Roman" w:hAnsi="Times New Roman" w:cs="Times New Roman"/>
          <w:sz w:val="24"/>
          <w:szCs w:val="24"/>
        </w:rPr>
        <w:tab/>
        <w:t xml:space="preserve">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Eynesham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</w:rPr>
        <w:t>Northleach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(q.v.) brought a plaint of account as </w:t>
      </w:r>
    </w:p>
    <w:p w14:paraId="03C0B2F3" w14:textId="77777777" w:rsidR="008C6170" w:rsidRDefault="008C6170" w:rsidP="008C61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receiver against him.</w:t>
      </w:r>
    </w:p>
    <w:p w14:paraId="129DB746" w14:textId="77777777" w:rsidR="008C6170" w:rsidRDefault="008C6170" w:rsidP="008C61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7327EC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https://waalt.uh.edu/index.php/CP40/561:_A-J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478CA53D" w14:textId="77777777" w:rsidR="008C6170" w:rsidRDefault="008C6170" w:rsidP="008C61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ABE076" w14:textId="77777777" w:rsidR="008C6170" w:rsidRDefault="008C6170" w:rsidP="008C617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CEFDC3" w14:textId="77777777" w:rsidR="008C6170" w:rsidRDefault="008C6170" w:rsidP="008C617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 June 2022</w:t>
      </w:r>
    </w:p>
    <w:p w14:paraId="47BC3BB1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BABB9B" w14:textId="77777777" w:rsidR="008C6170" w:rsidRDefault="008C6170" w:rsidP="009139A6">
      <w:r>
        <w:separator/>
      </w:r>
    </w:p>
  </w:endnote>
  <w:endnote w:type="continuationSeparator" w:id="0">
    <w:p w14:paraId="65CC31C1" w14:textId="77777777" w:rsidR="008C6170" w:rsidRDefault="008C61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5FD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18B7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CBDB8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4AC8B3" w14:textId="77777777" w:rsidR="008C6170" w:rsidRDefault="008C6170" w:rsidP="009139A6">
      <w:r>
        <w:separator/>
      </w:r>
    </w:p>
  </w:footnote>
  <w:footnote w:type="continuationSeparator" w:id="0">
    <w:p w14:paraId="3625A9D7" w14:textId="77777777" w:rsidR="008C6170" w:rsidRDefault="008C61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F896D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7BC1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C962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6170"/>
    <w:rsid w:val="000666E0"/>
    <w:rsid w:val="002510B7"/>
    <w:rsid w:val="005C130B"/>
    <w:rsid w:val="00826F5C"/>
    <w:rsid w:val="008C6170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CC0F9D"/>
  <w15:chartTrackingRefBased/>
  <w15:docId w15:val="{0DD87FA9-D5DA-44DA-9D91-94DC80A0BC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C617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561:_A-J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41</Words>
  <Characters>237</Characters>
  <Application>Microsoft Office Word</Application>
  <DocSecurity>0</DocSecurity>
  <Lines>1</Lines>
  <Paragraphs>1</Paragraphs>
  <ScaleCrop>false</ScaleCrop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2022-06-18T15:05:00Z</dcterms:created>
  <dcterms:modified xsi:type="dcterms:W3CDTF">2022-06-18T15:06:00Z</dcterms:modified>
</cp:coreProperties>
</file>